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EA0DF" w14:textId="22CF4A04" w:rsidR="00BA00AB" w:rsidRDefault="00B069E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WARING</w:t>
      </w:r>
      <w:r>
        <w:rPr>
          <w:rFonts w:ascii="Times New Roman" w:hAnsi="Times New Roman" w:cs="Times New Roman"/>
          <w:sz w:val="24"/>
          <w:szCs w:val="24"/>
        </w:rPr>
        <w:t xml:space="preserve">     (fl.1470-1)</w:t>
      </w:r>
    </w:p>
    <w:p w14:paraId="05573B5F" w14:textId="0A988738" w:rsidR="00B069EB" w:rsidRDefault="00B069E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14:paraId="188826A5" w14:textId="3A3F3D5E" w:rsidR="00B069EB" w:rsidRDefault="00B069E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22062F" w14:textId="5F53F40B" w:rsidR="00B069EB" w:rsidRDefault="00B069E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C621F7" w14:textId="2EC43945" w:rsidR="00B069EB" w:rsidRDefault="00B069E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1470-1</w:t>
      </w:r>
      <w:r>
        <w:rPr>
          <w:rFonts w:ascii="Times New Roman" w:hAnsi="Times New Roman" w:cs="Times New Roman"/>
          <w:sz w:val="24"/>
          <w:szCs w:val="24"/>
        </w:rPr>
        <w:tab/>
        <w:t xml:space="preserve">M.Gram.     </w:t>
      </w:r>
      <w:r>
        <w:rPr>
          <w:rFonts w:ascii="Times New Roman" w:hAnsi="Times New Roman" w:cs="Times New Roman"/>
          <w:sz w:val="24"/>
          <w:szCs w:val="24"/>
        </w:rPr>
        <w:t>(Alumni Cantab. vol.1 part 4 p.33</w:t>
      </w:r>
      <w:r>
        <w:rPr>
          <w:rFonts w:ascii="Times New Roman" w:hAnsi="Times New Roman" w:cs="Times New Roman"/>
          <w:sz w:val="24"/>
          <w:szCs w:val="24"/>
        </w:rPr>
        <w:t>8)</w:t>
      </w:r>
    </w:p>
    <w:p w14:paraId="38D5DDF7" w14:textId="7FB114A8" w:rsidR="00B069EB" w:rsidRDefault="00B069E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727F9F" w14:textId="0E96C3B7" w:rsidR="00B069EB" w:rsidRDefault="00B069E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DF0BDC" w14:textId="1F26A144" w:rsidR="00B069EB" w:rsidRPr="00B069EB" w:rsidRDefault="00B069E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January 2022</w:t>
      </w:r>
    </w:p>
    <w:sectPr w:rsidR="00B069EB" w:rsidRPr="00B069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5EC80" w14:textId="77777777" w:rsidR="00B069EB" w:rsidRDefault="00B069EB" w:rsidP="009139A6">
      <w:r>
        <w:separator/>
      </w:r>
    </w:p>
  </w:endnote>
  <w:endnote w:type="continuationSeparator" w:id="0">
    <w:p w14:paraId="24B22F77" w14:textId="77777777" w:rsidR="00B069EB" w:rsidRDefault="00B069E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6966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87FC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E58F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E5C16" w14:textId="77777777" w:rsidR="00B069EB" w:rsidRDefault="00B069EB" w:rsidP="009139A6">
      <w:r>
        <w:separator/>
      </w:r>
    </w:p>
  </w:footnote>
  <w:footnote w:type="continuationSeparator" w:id="0">
    <w:p w14:paraId="68CE48D4" w14:textId="77777777" w:rsidR="00B069EB" w:rsidRDefault="00B069E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51B2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DE89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349E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9EB"/>
    <w:rsid w:val="000666E0"/>
    <w:rsid w:val="002510B7"/>
    <w:rsid w:val="005C130B"/>
    <w:rsid w:val="00826F5C"/>
    <w:rsid w:val="009139A6"/>
    <w:rsid w:val="009448BB"/>
    <w:rsid w:val="00A3176C"/>
    <w:rsid w:val="00AE65F8"/>
    <w:rsid w:val="00B069EB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EEC66"/>
  <w15:chartTrackingRefBased/>
  <w15:docId w15:val="{9648EE6C-0983-4B39-9B73-C9FAA02B9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2022-01-02T16:03:00Z</dcterms:created>
  <dcterms:modified xsi:type="dcterms:W3CDTF">2022-01-02T16:06:00Z</dcterms:modified>
</cp:coreProperties>
</file>